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D1" w:rsidRPr="00B1604C" w:rsidRDefault="009079D1" w:rsidP="009079D1">
      <w:pPr>
        <w:widowControl w:val="0"/>
        <w:ind w:left="7200" w:firstLine="720"/>
        <w:jc w:val="right"/>
        <w:rPr>
          <w:rFonts w:asciiTheme="minorHAnsi" w:hAnsiTheme="minorHAnsi" w:cstheme="minorHAnsi"/>
          <w:iCs/>
          <w:sz w:val="20"/>
          <w:szCs w:val="20"/>
        </w:rPr>
      </w:pPr>
      <w:bookmarkStart w:id="0" w:name="_Toc318133923"/>
      <w:bookmarkStart w:id="1" w:name="_GoBack"/>
      <w:bookmarkEnd w:id="1"/>
      <w:r w:rsidRPr="00B1604C">
        <w:rPr>
          <w:rFonts w:asciiTheme="minorHAnsi" w:hAnsiTheme="minorHAnsi" w:cstheme="minorHAnsi"/>
          <w:iCs/>
          <w:sz w:val="20"/>
          <w:szCs w:val="20"/>
        </w:rPr>
        <w:t>OBR-4</w:t>
      </w:r>
      <w:bookmarkEnd w:id="0"/>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310F1B" w:rsidRDefault="00310F1B" w:rsidP="00310F1B">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8"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podatke.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 xml:space="preserve">Izpolnjen in podpisan ESPD mora biti v ponudbi predložen za vse gospodarske subjekte, </w:t>
      </w:r>
      <w:r>
        <w:rPr>
          <w:rFonts w:asciiTheme="minorHAnsi" w:hAnsiTheme="minorHAnsi" w:cstheme="minorHAnsi"/>
          <w:iCs/>
          <w:sz w:val="20"/>
          <w:szCs w:val="20"/>
        </w:rPr>
        <w:lastRenderedPageBreak/>
        <w:t>ki v kakršni koli obliki sodelujejo v ponudbi (ponudnik, sodelujoči ponudniki v primeru skupne ponudbe, gospodarski subjekti, na katerih kapacitete se sklicuje ponudnik in podizvajalci).</w:t>
      </w:r>
    </w:p>
    <w:p w:rsidR="00310F1B" w:rsidRDefault="00310F1B" w:rsidP="00310F1B">
      <w:pPr>
        <w:widowControl w:val="0"/>
        <w:rPr>
          <w:rFonts w:asciiTheme="minorHAnsi" w:hAnsiTheme="minorHAnsi" w:cstheme="minorHAnsi"/>
          <w:iCs/>
          <w:sz w:val="20"/>
          <w:szCs w:val="20"/>
        </w:rPr>
      </w:pPr>
    </w:p>
    <w:p w:rsidR="00310F1B" w:rsidRDefault="003D2D84" w:rsidP="00310F1B">
      <w:pPr>
        <w:widowControl w:val="0"/>
        <w:rPr>
          <w:rFonts w:asciiTheme="minorHAnsi" w:hAnsiTheme="minorHAnsi" w:cstheme="minorHAnsi"/>
          <w:iCs/>
          <w:sz w:val="20"/>
          <w:szCs w:val="20"/>
        </w:rPr>
      </w:pPr>
      <w:r w:rsidRPr="003D2D84">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rsidR="00310F1B" w:rsidRDefault="00310F1B" w:rsidP="00310F1B">
      <w:pPr>
        <w:widowControl w:val="0"/>
        <w:rPr>
          <w:rFonts w:asciiTheme="minorHAnsi" w:hAnsiTheme="minorHAnsi" w:cstheme="minorHAnsi"/>
          <w:iCs/>
          <w:sz w:val="20"/>
          <w:szCs w:val="20"/>
        </w:rPr>
      </w:pPr>
    </w:p>
    <w:p w:rsidR="009A4639" w:rsidRDefault="00310F1B" w:rsidP="00310F1B">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w:t>
      </w:r>
      <w:r w:rsidR="00417394">
        <w:rPr>
          <w:rFonts w:asciiTheme="minorHAnsi" w:hAnsiTheme="minorHAnsi" w:cstheme="minorHAnsi"/>
          <w:iCs/>
          <w:sz w:val="20"/>
          <w:szCs w:val="20"/>
        </w:rPr>
        <w:t>u</w:t>
      </w:r>
      <w:r>
        <w:rPr>
          <w:rFonts w:asciiTheme="minorHAnsi" w:hAnsiTheme="minorHAnsi" w:cstheme="minorHAnsi"/>
          <w:iCs/>
          <w:sz w:val="20"/>
          <w:szCs w:val="20"/>
        </w:rPr>
        <w:t>dnik</w:t>
      </w:r>
      <w:r w:rsidR="00417394">
        <w:rPr>
          <w:rFonts w:asciiTheme="minorHAnsi" w:hAnsiTheme="minorHAnsi" w:cstheme="minorHAnsi"/>
          <w:iCs/>
          <w:sz w:val="20"/>
          <w:szCs w:val="20"/>
        </w:rPr>
        <w:t>e</w:t>
      </w:r>
      <w:r>
        <w:rPr>
          <w:rFonts w:asciiTheme="minorHAnsi" w:hAnsiTheme="minorHAnsi" w:cstheme="minorHAnsi"/>
          <w:iCs/>
          <w:sz w:val="20"/>
          <w:szCs w:val="20"/>
        </w:rPr>
        <w:t xml:space="preserve"> v razdelek »ESPD – ostali sodelujoči« priloži podpisane ESPD v .pdf obliki, ali v elektronski obliki podpisan .xml.</w:t>
      </w:r>
    </w:p>
    <w:sectPr w:rsidR="009A4639" w:rsidSect="00E04824">
      <w:headerReference w:type="even" r:id="rId9"/>
      <w:headerReference w:type="default" r:id="rId10"/>
      <w:footerReference w:type="even" r:id="rId11"/>
      <w:footerReference w:type="default" r:id="rId12"/>
      <w:headerReference w:type="first" r:id="rId13"/>
      <w:footerReference w:type="first" r:id="rId14"/>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34C" w:rsidRDefault="00B0734C" w:rsidP="00184F9B">
      <w:r>
        <w:separator/>
      </w:r>
    </w:p>
  </w:endnote>
  <w:endnote w:type="continuationSeparator" w:id="0">
    <w:p w:rsidR="00B0734C" w:rsidRDefault="00B0734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panose1 w:val="00000000000000000000"/>
    <w:charset w:val="00"/>
    <w:family w:val="decorative"/>
    <w:notTrueType/>
    <w:pitch w:val="variable"/>
    <w:sig w:usb0="00000007" w:usb1="00000000" w:usb2="00000000" w:usb3="00000000" w:csb0="00000083"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Telobesedila"/>
      <w:spacing w:before="75"/>
      <w:ind w:left="0" w:right="-404"/>
      <w:rPr>
        <w:color w:val="231F20"/>
        <w:spacing w:val="-6"/>
      </w:rPr>
    </w:pPr>
  </w:p>
  <w:p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D94BF0">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D94BF0">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34C" w:rsidRDefault="00B0734C" w:rsidP="00184F9B">
      <w:r>
        <w:separator/>
      </w:r>
    </w:p>
  </w:footnote>
  <w:footnote w:type="continuationSeparator" w:id="0">
    <w:p w:rsidR="00B0734C" w:rsidRDefault="00B0734C" w:rsidP="00184F9B">
      <w:r>
        <w:continuationSeparator/>
      </w:r>
    </w:p>
  </w:footnote>
  <w:footnote w:id="1">
    <w:p w:rsidR="002A5B2C" w:rsidRPr="009A56DD" w:rsidRDefault="002A5B2C" w:rsidP="00310F1B">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63664C9C" wp14:editId="6695DF33">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Glava"/>
      <w:ind w:left="-1560"/>
    </w:pPr>
    <w:r>
      <w:drawing>
        <wp:inline distT="0" distB="0" distL="0" distR="0" wp14:anchorId="136EBC32" wp14:editId="1A368AD4">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7109AE">
    <w:pPr>
      <w:pStyle w:val="Glava"/>
      <w:ind w:left="-1560"/>
    </w:pPr>
    <w:r w:rsidRPr="00376972">
      <w:drawing>
        <wp:inline distT="0" distB="0" distL="0" distR="0" wp14:anchorId="3978B77D" wp14:editId="67241365">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9C77A1">
    <w:pPr>
      <w:pStyle w:val="Glava"/>
      <w:ind w:left="-1560"/>
    </w:pPr>
    <w:r>
      <w:drawing>
        <wp:inline distT="0" distB="0" distL="0" distR="0" wp14:anchorId="703B645D" wp14:editId="318634EE">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1"/>
  </w:num>
  <w:num w:numId="2">
    <w:abstractNumId w:val="24"/>
  </w:num>
  <w:num w:numId="3">
    <w:abstractNumId w:val="2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2"/>
  </w:num>
  <w:num w:numId="6">
    <w:abstractNumId w:val="5"/>
  </w:num>
  <w:num w:numId="7">
    <w:abstractNumId w:val="16"/>
  </w:num>
  <w:num w:numId="8">
    <w:abstractNumId w:val="14"/>
  </w:num>
  <w:num w:numId="9">
    <w:abstractNumId w:val="9"/>
  </w:num>
  <w:num w:numId="10">
    <w:abstractNumId w:val="2"/>
  </w:num>
  <w:num w:numId="11">
    <w:abstractNumId w:val="8"/>
  </w:num>
  <w:num w:numId="12">
    <w:abstractNumId w:val="13"/>
  </w:num>
  <w:num w:numId="13">
    <w:abstractNumId w:val="17"/>
  </w:num>
  <w:num w:numId="14">
    <w:abstractNumId w:val="28"/>
  </w:num>
  <w:num w:numId="15">
    <w:abstractNumId w:val="4"/>
  </w:num>
  <w:num w:numId="16">
    <w:abstractNumId w:val="6"/>
  </w:num>
  <w:num w:numId="17">
    <w:abstractNumId w:val="11"/>
  </w:num>
  <w:num w:numId="18">
    <w:abstractNumId w:val="26"/>
  </w:num>
  <w:num w:numId="19">
    <w:abstractNumId w:val="7"/>
  </w:num>
  <w:num w:numId="20">
    <w:abstractNumId w:val="19"/>
  </w:num>
  <w:num w:numId="21">
    <w:abstractNumId w:val="10"/>
  </w:num>
  <w:num w:numId="22">
    <w:abstractNumId w:val="23"/>
  </w:num>
  <w:num w:numId="23">
    <w:abstractNumId w:val="0"/>
  </w:num>
  <w:num w:numId="24">
    <w:abstractNumId w:val="3"/>
  </w:num>
  <w:num w:numId="25">
    <w:abstractNumId w:val="18"/>
  </w:num>
  <w:num w:numId="26">
    <w:abstractNumId w:val="20"/>
  </w:num>
  <w:num w:numId="27">
    <w:abstractNumId w:val="15"/>
  </w:num>
  <w:num w:numId="28">
    <w:abstractNumId w:val="12"/>
  </w:num>
  <w:num w:numId="29">
    <w:abstractNumId w:val="25"/>
  </w:num>
  <w:num w:numId="30">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DwvJNfK3njomWPhytcNdt2N/cVZk76NH/AYlFNF+WVtHbyUblbxPEIhZuFWyau8n6FaavMh7QzXScUqTZrWXiQ==" w:salt="I9VbZqrf5g6bEjCw7Xu0gQ=="/>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B52"/>
    <w:rsid w:val="0001740C"/>
    <w:rsid w:val="00020699"/>
    <w:rsid w:val="00020C66"/>
    <w:rsid w:val="000248EB"/>
    <w:rsid w:val="00026081"/>
    <w:rsid w:val="00027BDE"/>
    <w:rsid w:val="00031CEE"/>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7836"/>
    <w:rsid w:val="000A7EDE"/>
    <w:rsid w:val="000B0E07"/>
    <w:rsid w:val="000B1B28"/>
    <w:rsid w:val="000B32C9"/>
    <w:rsid w:val="000B41E9"/>
    <w:rsid w:val="000B57BF"/>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4AB3"/>
    <w:rsid w:val="00156833"/>
    <w:rsid w:val="001644E2"/>
    <w:rsid w:val="00164596"/>
    <w:rsid w:val="00165089"/>
    <w:rsid w:val="0016662B"/>
    <w:rsid w:val="0017129A"/>
    <w:rsid w:val="00175B16"/>
    <w:rsid w:val="001762F1"/>
    <w:rsid w:val="0018062C"/>
    <w:rsid w:val="00180C7D"/>
    <w:rsid w:val="00183002"/>
    <w:rsid w:val="00184F9B"/>
    <w:rsid w:val="001860C1"/>
    <w:rsid w:val="001861BE"/>
    <w:rsid w:val="00191D03"/>
    <w:rsid w:val="00193CF6"/>
    <w:rsid w:val="001942A3"/>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4281"/>
    <w:rsid w:val="002F553B"/>
    <w:rsid w:val="002F5B59"/>
    <w:rsid w:val="002F6BA7"/>
    <w:rsid w:val="002F6DF3"/>
    <w:rsid w:val="003020A7"/>
    <w:rsid w:val="00302F5F"/>
    <w:rsid w:val="003033AA"/>
    <w:rsid w:val="00303554"/>
    <w:rsid w:val="003105E4"/>
    <w:rsid w:val="00310F1B"/>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2D84"/>
    <w:rsid w:val="003D66A4"/>
    <w:rsid w:val="003D76FD"/>
    <w:rsid w:val="003E068C"/>
    <w:rsid w:val="003E0FD4"/>
    <w:rsid w:val="003E6988"/>
    <w:rsid w:val="003F0047"/>
    <w:rsid w:val="003F186F"/>
    <w:rsid w:val="003F190C"/>
    <w:rsid w:val="003F2DEB"/>
    <w:rsid w:val="003F673F"/>
    <w:rsid w:val="003F73EE"/>
    <w:rsid w:val="00406412"/>
    <w:rsid w:val="00410BB5"/>
    <w:rsid w:val="00415676"/>
    <w:rsid w:val="00417394"/>
    <w:rsid w:val="0042004A"/>
    <w:rsid w:val="00421A32"/>
    <w:rsid w:val="004247E0"/>
    <w:rsid w:val="004273BC"/>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C5F6A"/>
    <w:rsid w:val="004C7847"/>
    <w:rsid w:val="004D0D73"/>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F77"/>
    <w:rsid w:val="00542853"/>
    <w:rsid w:val="00544287"/>
    <w:rsid w:val="00547849"/>
    <w:rsid w:val="00552A4A"/>
    <w:rsid w:val="00552ED5"/>
    <w:rsid w:val="00553423"/>
    <w:rsid w:val="00554E64"/>
    <w:rsid w:val="00561903"/>
    <w:rsid w:val="00564A7B"/>
    <w:rsid w:val="00565BC5"/>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2BFA"/>
    <w:rsid w:val="00604525"/>
    <w:rsid w:val="00607457"/>
    <w:rsid w:val="006105E5"/>
    <w:rsid w:val="006129BD"/>
    <w:rsid w:val="0061464A"/>
    <w:rsid w:val="006161D3"/>
    <w:rsid w:val="00617F42"/>
    <w:rsid w:val="0062184E"/>
    <w:rsid w:val="006230C1"/>
    <w:rsid w:val="00626A23"/>
    <w:rsid w:val="00632D38"/>
    <w:rsid w:val="006338ED"/>
    <w:rsid w:val="00634B0A"/>
    <w:rsid w:val="0064659C"/>
    <w:rsid w:val="006470BC"/>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76314"/>
    <w:rsid w:val="0068053D"/>
    <w:rsid w:val="00681718"/>
    <w:rsid w:val="00687FBF"/>
    <w:rsid w:val="00690F54"/>
    <w:rsid w:val="006A3818"/>
    <w:rsid w:val="006A41CC"/>
    <w:rsid w:val="006A4E2D"/>
    <w:rsid w:val="006A61D4"/>
    <w:rsid w:val="006B13DA"/>
    <w:rsid w:val="006B3947"/>
    <w:rsid w:val="006B6E46"/>
    <w:rsid w:val="006C35B4"/>
    <w:rsid w:val="006C512F"/>
    <w:rsid w:val="006D1232"/>
    <w:rsid w:val="006D65C3"/>
    <w:rsid w:val="006E3F5B"/>
    <w:rsid w:val="006E4B96"/>
    <w:rsid w:val="006E59E6"/>
    <w:rsid w:val="006E6D4D"/>
    <w:rsid w:val="006F6296"/>
    <w:rsid w:val="00704C11"/>
    <w:rsid w:val="0070618B"/>
    <w:rsid w:val="00706A91"/>
    <w:rsid w:val="007109AE"/>
    <w:rsid w:val="00712A1F"/>
    <w:rsid w:val="007137A6"/>
    <w:rsid w:val="0071396B"/>
    <w:rsid w:val="00714422"/>
    <w:rsid w:val="00717FC1"/>
    <w:rsid w:val="0072097A"/>
    <w:rsid w:val="007236C9"/>
    <w:rsid w:val="007256A4"/>
    <w:rsid w:val="00726DF0"/>
    <w:rsid w:val="00731A49"/>
    <w:rsid w:val="00733DF2"/>
    <w:rsid w:val="00734F2A"/>
    <w:rsid w:val="0073517F"/>
    <w:rsid w:val="0073652D"/>
    <w:rsid w:val="0074032F"/>
    <w:rsid w:val="007420F1"/>
    <w:rsid w:val="00751960"/>
    <w:rsid w:val="00752238"/>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574A"/>
    <w:rsid w:val="007C6A84"/>
    <w:rsid w:val="007C6B47"/>
    <w:rsid w:val="007E0320"/>
    <w:rsid w:val="007E605B"/>
    <w:rsid w:val="007E724E"/>
    <w:rsid w:val="007E7276"/>
    <w:rsid w:val="007E7D9E"/>
    <w:rsid w:val="007E7F82"/>
    <w:rsid w:val="007F0A1A"/>
    <w:rsid w:val="007F0F34"/>
    <w:rsid w:val="007F17B6"/>
    <w:rsid w:val="007F5161"/>
    <w:rsid w:val="00800FEA"/>
    <w:rsid w:val="00801BAC"/>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8000F"/>
    <w:rsid w:val="0088016C"/>
    <w:rsid w:val="00881DAC"/>
    <w:rsid w:val="00884703"/>
    <w:rsid w:val="00884D86"/>
    <w:rsid w:val="008925E7"/>
    <w:rsid w:val="008A4AF9"/>
    <w:rsid w:val="008B0332"/>
    <w:rsid w:val="008B5484"/>
    <w:rsid w:val="008B5F76"/>
    <w:rsid w:val="008C029A"/>
    <w:rsid w:val="008C319B"/>
    <w:rsid w:val="008C4A91"/>
    <w:rsid w:val="008C5FF2"/>
    <w:rsid w:val="008C7056"/>
    <w:rsid w:val="008C7352"/>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5E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7346"/>
    <w:rsid w:val="00970892"/>
    <w:rsid w:val="00973111"/>
    <w:rsid w:val="009778A1"/>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69D"/>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C7C88"/>
    <w:rsid w:val="00AD088B"/>
    <w:rsid w:val="00AD1D03"/>
    <w:rsid w:val="00AD456A"/>
    <w:rsid w:val="00AD5271"/>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0734C"/>
    <w:rsid w:val="00B118AF"/>
    <w:rsid w:val="00B13176"/>
    <w:rsid w:val="00B14AD7"/>
    <w:rsid w:val="00B165A9"/>
    <w:rsid w:val="00B25945"/>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5AA5"/>
    <w:rsid w:val="00BA6001"/>
    <w:rsid w:val="00BA796A"/>
    <w:rsid w:val="00BB6B44"/>
    <w:rsid w:val="00BC2878"/>
    <w:rsid w:val="00BC56DB"/>
    <w:rsid w:val="00BC601C"/>
    <w:rsid w:val="00BC7ECD"/>
    <w:rsid w:val="00BD2253"/>
    <w:rsid w:val="00BD2585"/>
    <w:rsid w:val="00BD263C"/>
    <w:rsid w:val="00BD2F23"/>
    <w:rsid w:val="00BD34B1"/>
    <w:rsid w:val="00BD46FF"/>
    <w:rsid w:val="00BD5D60"/>
    <w:rsid w:val="00BD6179"/>
    <w:rsid w:val="00BD61A4"/>
    <w:rsid w:val="00BE1E80"/>
    <w:rsid w:val="00BE42E7"/>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3309"/>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50EF"/>
    <w:rsid w:val="00D47119"/>
    <w:rsid w:val="00D512DB"/>
    <w:rsid w:val="00D53786"/>
    <w:rsid w:val="00D5538C"/>
    <w:rsid w:val="00D55771"/>
    <w:rsid w:val="00D56DCB"/>
    <w:rsid w:val="00D60264"/>
    <w:rsid w:val="00D61DE0"/>
    <w:rsid w:val="00D62E22"/>
    <w:rsid w:val="00D670DD"/>
    <w:rsid w:val="00D7103A"/>
    <w:rsid w:val="00D71339"/>
    <w:rsid w:val="00D71A74"/>
    <w:rsid w:val="00D75B6C"/>
    <w:rsid w:val="00D813B1"/>
    <w:rsid w:val="00D83425"/>
    <w:rsid w:val="00D85CDC"/>
    <w:rsid w:val="00D866CB"/>
    <w:rsid w:val="00D87B55"/>
    <w:rsid w:val="00D91474"/>
    <w:rsid w:val="00D9223C"/>
    <w:rsid w:val="00D92B37"/>
    <w:rsid w:val="00D94BF0"/>
    <w:rsid w:val="00D96425"/>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1EFA6-E021-4F28-A60E-569D420AB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1</TotalTime>
  <Pages>1</Pages>
  <Words>277</Words>
  <Characters>1581</Characters>
  <Application>Microsoft Office Word</Application>
  <DocSecurity>8</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Brigita Kozlevčar Žorga</cp:lastModifiedBy>
  <cp:revision>2</cp:revision>
  <cp:lastPrinted>2018-04-25T09:49:00Z</cp:lastPrinted>
  <dcterms:created xsi:type="dcterms:W3CDTF">2021-07-22T15:06:00Z</dcterms:created>
  <dcterms:modified xsi:type="dcterms:W3CDTF">2021-07-22T15:06:00Z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